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1A6A0B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72630B0C" w14:textId="77777777" w:rsidR="00EE43B3" w:rsidRPr="00335296" w:rsidRDefault="00EE43B3" w:rsidP="00EE43B3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>WMF Beistellkühler</w:t>
      </w:r>
      <w:r>
        <w:rPr>
          <w:rFonts w:ascii="Arial" w:hAnsi="Arial" w:cs="Arial"/>
          <w:b/>
          <w:sz w:val="20"/>
          <w:szCs w:val="20"/>
          <w:u w:val="single"/>
        </w:rPr>
        <w:t xml:space="preserve"> mit digitaler Temperaturanzeige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3,5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schließbar. Geeignet zur Installation mit einer </w:t>
      </w:r>
      <w:r>
        <w:rPr>
          <w:rFonts w:ascii="Arial" w:hAnsi="Arial" w:cs="Arial"/>
          <w:b/>
          <w:sz w:val="20"/>
          <w:szCs w:val="20"/>
          <w:u w:val="single"/>
        </w:rPr>
        <w:t>WMF Spezialitäten-</w:t>
      </w:r>
      <w:r w:rsidRPr="00541983">
        <w:rPr>
          <w:rFonts w:ascii="Arial" w:hAnsi="Arial" w:cs="Arial"/>
          <w:b/>
          <w:sz w:val="20"/>
          <w:szCs w:val="20"/>
          <w:u w:val="single"/>
        </w:rPr>
        <w:t>Kaffeemaschine</w:t>
      </w:r>
    </w:p>
    <w:p w14:paraId="5CABD081" w14:textId="77777777" w:rsidR="00EE43B3" w:rsidRPr="00335296" w:rsidRDefault="00EE43B3" w:rsidP="00EE43B3">
      <w:pPr>
        <w:rPr>
          <w:rFonts w:ascii="Arial" w:hAnsi="Arial" w:cs="Arial"/>
          <w:sz w:val="20"/>
          <w:szCs w:val="20"/>
        </w:rPr>
      </w:pPr>
    </w:p>
    <w:p w14:paraId="466ADC86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</w:p>
    <w:p w14:paraId="0C9ADD98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3,5 Liter </w:t>
      </w:r>
    </w:p>
    <w:p w14:paraId="2C33CCB0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Nennleistung: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0,</w:t>
      </w:r>
      <w:r>
        <w:rPr>
          <w:rFonts w:ascii="Arial" w:hAnsi="Arial" w:cs="Arial"/>
          <w:sz w:val="20"/>
          <w:szCs w:val="20"/>
        </w:rPr>
        <w:t xml:space="preserve">08 </w:t>
      </w:r>
      <w:r w:rsidRPr="006F17C0">
        <w:rPr>
          <w:rFonts w:ascii="Arial" w:hAnsi="Arial" w:cs="Arial"/>
          <w:sz w:val="20"/>
          <w:szCs w:val="20"/>
        </w:rPr>
        <w:t>kW</w:t>
      </w:r>
    </w:p>
    <w:p w14:paraId="5A4045D1" w14:textId="77777777" w:rsidR="00EE43B3" w:rsidRPr="003F2982" w:rsidRDefault="00EE43B3" w:rsidP="00EE43B3">
      <w:pPr>
        <w:rPr>
          <w:rFonts w:ascii="Arial" w:hAnsi="Arial" w:cs="Arial"/>
          <w:sz w:val="20"/>
          <w:szCs w:val="20"/>
        </w:rPr>
      </w:pPr>
      <w:r w:rsidRPr="003F2982">
        <w:rPr>
          <w:rFonts w:ascii="Arial" w:hAnsi="Arial" w:cs="Arial"/>
          <w:sz w:val="20"/>
          <w:szCs w:val="20"/>
        </w:rPr>
        <w:t>Netzanschluss:</w:t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 xml:space="preserve">220 - 240V 50Hz 1/N/PE </w:t>
      </w:r>
    </w:p>
    <w:p w14:paraId="6EC34082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F2982">
        <w:rPr>
          <w:rFonts w:ascii="Arial" w:hAnsi="Arial" w:cs="Arial"/>
          <w:sz w:val="20"/>
          <w:szCs w:val="20"/>
        </w:rPr>
        <w:t>220V 60Hz 1/N/PE</w:t>
      </w:r>
    </w:p>
    <w:p w14:paraId="538EB668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14,3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24F8A54D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225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1EA3590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392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4115D72A" w14:textId="77777777" w:rsidR="00EE43B3" w:rsidRPr="006F17C0" w:rsidRDefault="00EE43B3" w:rsidP="00EE43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</w:t>
      </w:r>
      <w:r w:rsidR="00E120CE">
        <w:rPr>
          <w:rFonts w:ascii="Arial" w:hAnsi="Arial" w:cs="Arial"/>
          <w:sz w:val="20"/>
          <w:szCs w:val="20"/>
        </w:rPr>
        <w:t>59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DEC37DA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</w:p>
    <w:p w14:paraId="6A279EFA" w14:textId="77777777" w:rsidR="00EE43B3" w:rsidRPr="00040FB6" w:rsidRDefault="00EE43B3" w:rsidP="00EE43B3">
      <w:pPr>
        <w:rPr>
          <w:rFonts w:ascii="Arial" w:hAnsi="Arial" w:cs="Arial"/>
          <w:sz w:val="20"/>
          <w:szCs w:val="20"/>
        </w:rPr>
      </w:pPr>
    </w:p>
    <w:p w14:paraId="0D0AD589" w14:textId="77777777" w:rsidR="00EE43B3" w:rsidRPr="00040FB6" w:rsidRDefault="00EE43B3" w:rsidP="00EE43B3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73AE8DC8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  <w:r w:rsidRPr="000F2CBB">
        <w:rPr>
          <w:rFonts w:ascii="Arial" w:hAnsi="Arial" w:cs="Arial"/>
          <w:sz w:val="20"/>
          <w:szCs w:val="20"/>
        </w:rPr>
        <w:t xml:space="preserve">Die </w:t>
      </w:r>
      <w:proofErr w:type="spellStart"/>
      <w:r w:rsidRPr="000F2CBB">
        <w:rPr>
          <w:rFonts w:ascii="Arial" w:hAnsi="Arial" w:cs="Arial"/>
          <w:sz w:val="20"/>
          <w:szCs w:val="20"/>
        </w:rPr>
        <w:t>kompressorgekühlte</w:t>
      </w:r>
      <w:proofErr w:type="spellEnd"/>
      <w:r w:rsidRPr="000F2CBB">
        <w:rPr>
          <w:rFonts w:ascii="Arial" w:hAnsi="Arial" w:cs="Arial"/>
          <w:sz w:val="20"/>
          <w:szCs w:val="20"/>
        </w:rPr>
        <w:t xml:space="preserve"> Beistelleinheit für Milch verfügt über einen Thermostat für die automatische Temperaturregelung und ist im Temperaturbereich zwischen +2° und +8° C stufenlos einstellbar</w:t>
      </w:r>
      <w:r>
        <w:rPr>
          <w:rFonts w:ascii="Arial" w:hAnsi="Arial" w:cs="Arial"/>
          <w:sz w:val="20"/>
          <w:szCs w:val="20"/>
        </w:rPr>
        <w:t xml:space="preserve">. Die </w:t>
      </w:r>
      <w:r w:rsidRPr="003F2982">
        <w:rPr>
          <w:rFonts w:ascii="Arial" w:hAnsi="Arial" w:cs="Arial"/>
          <w:sz w:val="20"/>
          <w:szCs w:val="20"/>
        </w:rPr>
        <w:t>Einstellung der Temperatur erfolgt über den elektronischen Thermostat an der Vorderseite.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0A822786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</w:t>
      </w:r>
      <w:r w:rsidRPr="000F2CBB">
        <w:rPr>
          <w:rFonts w:ascii="Arial" w:hAnsi="Arial" w:cs="Arial"/>
          <w:sz w:val="20"/>
          <w:szCs w:val="20"/>
        </w:rPr>
        <w:t xml:space="preserve">Milcheinsatz </w:t>
      </w:r>
      <w:r>
        <w:rPr>
          <w:rFonts w:ascii="Arial" w:hAnsi="Arial" w:cs="Arial"/>
          <w:sz w:val="20"/>
          <w:szCs w:val="20"/>
        </w:rPr>
        <w:t xml:space="preserve">hat ein </w:t>
      </w:r>
      <w:r w:rsidRPr="000F2CBB">
        <w:rPr>
          <w:rFonts w:ascii="Arial" w:hAnsi="Arial" w:cs="Arial"/>
          <w:sz w:val="20"/>
          <w:szCs w:val="20"/>
        </w:rPr>
        <w:t xml:space="preserve">Fassungsvermögen </w:t>
      </w:r>
      <w:r>
        <w:rPr>
          <w:rFonts w:ascii="Arial" w:hAnsi="Arial" w:cs="Arial"/>
          <w:sz w:val="20"/>
          <w:szCs w:val="20"/>
        </w:rPr>
        <w:t xml:space="preserve">von </w:t>
      </w:r>
      <w:r w:rsidRPr="000F2CBB">
        <w:rPr>
          <w:rFonts w:ascii="Arial" w:hAnsi="Arial" w:cs="Arial"/>
          <w:sz w:val="20"/>
          <w:szCs w:val="20"/>
        </w:rPr>
        <w:t>3,5 Liter</w:t>
      </w:r>
      <w:r>
        <w:rPr>
          <w:rFonts w:ascii="Arial" w:hAnsi="Arial" w:cs="Arial"/>
          <w:sz w:val="20"/>
          <w:szCs w:val="20"/>
        </w:rPr>
        <w:t xml:space="preserve">. In dem Deckel des Einsatzes befindet sich der Anschluss für den </w:t>
      </w:r>
      <w:r w:rsidRPr="008C773F">
        <w:rPr>
          <w:rFonts w:ascii="Arial" w:hAnsi="Arial" w:cs="Arial"/>
          <w:sz w:val="20"/>
          <w:szCs w:val="20"/>
        </w:rPr>
        <w:t>entsprechende</w:t>
      </w:r>
      <w:r>
        <w:rPr>
          <w:rFonts w:ascii="Arial" w:hAnsi="Arial" w:cs="Arial"/>
          <w:sz w:val="20"/>
          <w:szCs w:val="20"/>
        </w:rPr>
        <w:t>n Reinigungs-</w:t>
      </w:r>
      <w:r w:rsidRPr="008C773F">
        <w:rPr>
          <w:rFonts w:ascii="Arial" w:hAnsi="Arial" w:cs="Arial"/>
          <w:sz w:val="20"/>
          <w:szCs w:val="20"/>
        </w:rPr>
        <w:t>Schlauchadapter</w:t>
      </w:r>
      <w:r w:rsidRPr="003F2982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3E32E884" w14:textId="77777777" w:rsidR="00EE43B3" w:rsidRDefault="00EE43B3" w:rsidP="00EE43B3">
      <w:pPr>
        <w:rPr>
          <w:rFonts w:ascii="Arial" w:hAnsi="Arial" w:cs="Arial"/>
          <w:sz w:val="20"/>
          <w:szCs w:val="20"/>
        </w:rPr>
      </w:pPr>
    </w:p>
    <w:p w14:paraId="420EE991" w14:textId="77777777" w:rsidR="00EE43B3" w:rsidRPr="000268AC" w:rsidRDefault="00EE43B3" w:rsidP="00EE43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Beistellkühler kann verwendet werden in </w:t>
      </w:r>
      <w:r w:rsidRPr="000F2CBB">
        <w:rPr>
          <w:rFonts w:ascii="Arial" w:hAnsi="Arial" w:cs="Arial"/>
          <w:sz w:val="20"/>
          <w:szCs w:val="20"/>
        </w:rPr>
        <w:t xml:space="preserve">Verbindung mit </w:t>
      </w:r>
      <w:r>
        <w:rPr>
          <w:rFonts w:ascii="Arial" w:hAnsi="Arial" w:cs="Arial"/>
          <w:sz w:val="20"/>
          <w:szCs w:val="20"/>
        </w:rPr>
        <w:t xml:space="preserve">einer </w:t>
      </w:r>
      <w:r w:rsidRPr="000F2CBB">
        <w:rPr>
          <w:rFonts w:ascii="Arial" w:hAnsi="Arial" w:cs="Arial"/>
          <w:sz w:val="20"/>
          <w:szCs w:val="20"/>
        </w:rPr>
        <w:t xml:space="preserve">WMF </w:t>
      </w:r>
      <w:r>
        <w:rPr>
          <w:rFonts w:ascii="Arial" w:hAnsi="Arial" w:cs="Arial"/>
          <w:sz w:val="20"/>
          <w:szCs w:val="20"/>
        </w:rPr>
        <w:t>Spezialitätenk</w:t>
      </w:r>
      <w:r w:rsidRPr="000F2CBB">
        <w:rPr>
          <w:rFonts w:ascii="Arial" w:hAnsi="Arial" w:cs="Arial"/>
          <w:sz w:val="20"/>
          <w:szCs w:val="20"/>
        </w:rPr>
        <w:t>affeemaschine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512342CE" w14:textId="77777777" w:rsidR="00EE43B3" w:rsidRPr="000268AC" w:rsidRDefault="00EE43B3" w:rsidP="00EE43B3">
      <w:pPr>
        <w:rPr>
          <w:rFonts w:ascii="Arial" w:hAnsi="Arial" w:cs="Arial"/>
          <w:sz w:val="20"/>
          <w:szCs w:val="20"/>
        </w:rPr>
      </w:pPr>
    </w:p>
    <w:p w14:paraId="50C6BE96" w14:textId="77777777" w:rsidR="00A27999" w:rsidRPr="00E120CE" w:rsidRDefault="00A27999" w:rsidP="00EE43B3">
      <w:pPr>
        <w:rPr>
          <w:rFonts w:ascii="Arial" w:hAnsi="Arial" w:cs="Arial"/>
          <w:b/>
          <w:sz w:val="16"/>
          <w:szCs w:val="16"/>
        </w:rPr>
      </w:pPr>
    </w:p>
    <w:p w14:paraId="738A73F4" w14:textId="77777777" w:rsidR="00EE43B3" w:rsidRPr="0099209F" w:rsidRDefault="00EE43B3" w:rsidP="00EE43B3">
      <w:pPr>
        <w:rPr>
          <w:rFonts w:ascii="Arial" w:hAnsi="Arial" w:cs="Arial"/>
          <w:b/>
          <w:sz w:val="16"/>
          <w:szCs w:val="16"/>
          <w:lang w:val="en-US"/>
        </w:rPr>
      </w:pPr>
      <w:r w:rsidRPr="0099209F">
        <w:rPr>
          <w:rFonts w:ascii="Arial" w:hAnsi="Arial" w:cs="Arial"/>
          <w:b/>
          <w:sz w:val="16"/>
          <w:szCs w:val="16"/>
          <w:lang w:val="en-US"/>
        </w:rPr>
        <w:t xml:space="preserve">WMF </w:t>
      </w:r>
      <w:r>
        <w:rPr>
          <w:rFonts w:ascii="Arial" w:hAnsi="Arial" w:cs="Arial"/>
          <w:b/>
          <w:sz w:val="16"/>
          <w:szCs w:val="16"/>
          <w:lang w:val="en-US"/>
        </w:rPr>
        <w:t>GmbH</w:t>
      </w:r>
      <w:r w:rsidRPr="0099209F">
        <w:rPr>
          <w:rFonts w:ascii="Arial" w:hAnsi="Arial" w:cs="Arial"/>
          <w:b/>
          <w:sz w:val="16"/>
          <w:szCs w:val="16"/>
          <w:lang w:val="en-US"/>
        </w:rPr>
        <w:t xml:space="preserve"> Art. Nr. 03 9190 500</w:t>
      </w:r>
      <w:r>
        <w:rPr>
          <w:rFonts w:ascii="Arial" w:hAnsi="Arial" w:cs="Arial"/>
          <w:b/>
          <w:sz w:val="16"/>
          <w:szCs w:val="16"/>
          <w:lang w:val="en-US"/>
        </w:rPr>
        <w:t>3</w:t>
      </w:r>
    </w:p>
    <w:p w14:paraId="218F5453" w14:textId="77777777" w:rsidR="00EE43B3" w:rsidRPr="00A930AE" w:rsidRDefault="00EE43B3" w:rsidP="00EE43B3">
      <w:pPr>
        <w:rPr>
          <w:rFonts w:ascii="Arial" w:hAnsi="Arial" w:cs="Arial"/>
          <w:sz w:val="20"/>
          <w:szCs w:val="20"/>
          <w:lang w:val="en-US"/>
        </w:rPr>
      </w:pPr>
    </w:p>
    <w:p w14:paraId="12A2B139" w14:textId="77777777" w:rsidR="009F1ED6" w:rsidRPr="009F1ED6" w:rsidRDefault="009F1ED6" w:rsidP="00EE43B3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9AD515" w14:textId="77777777" w:rsidR="001F3349" w:rsidRDefault="001F3349">
      <w:r>
        <w:separator/>
      </w:r>
    </w:p>
  </w:endnote>
  <w:endnote w:type="continuationSeparator" w:id="0">
    <w:p w14:paraId="345ED283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11601512-B739-479D-980C-E910E20F3FCB}"/>
    <w:embedBold r:id="rId2" w:fontKey="{C7BCCF71-932F-4CC4-AF5D-E5039950B0B2}"/>
    <w:embedItalic r:id="rId3" w:fontKey="{05ACA071-54FA-4607-91F1-FD734F3C4F97}"/>
    <w:embedBoldItalic r:id="rId4" w:fontKey="{1E913A97-1B3B-4468-9B4C-1FE237AF625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F0064C2-D4F0-495F-A119-DAE760BF766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45B2469-B36C-492D-9B47-4E01A523B74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FC14BDA7-1084-4B18-98BD-38787B1A9E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7B1F0B" w14:textId="77777777" w:rsidR="00A27999" w:rsidRDefault="00A27999" w:rsidP="00A27999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9226732" wp14:editId="07DD9573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ABB1DAA" wp14:editId="576DE822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6F5757" w14:textId="167F86BA" w:rsidR="00A27999" w:rsidRPr="00B840A8" w:rsidRDefault="000D352D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27999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120CE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A27999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120CE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A27999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0076692B" w14:textId="77777777" w:rsidR="00A27999" w:rsidRPr="006A2F4C" w:rsidRDefault="00A27999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59AD51D0" w14:textId="77777777" w:rsidR="00A27999" w:rsidRPr="0069450D" w:rsidRDefault="00A27999" w:rsidP="00A2799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BB1DA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2E6F5757" w14:textId="167F86BA" w:rsidR="00A27999" w:rsidRPr="00B840A8" w:rsidRDefault="000D352D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27999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120CE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A27999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120CE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A27999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0076692B" w14:textId="77777777" w:rsidR="00A27999" w:rsidRPr="006A2F4C" w:rsidRDefault="00A27999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59AD51D0" w14:textId="77777777" w:rsidR="00A27999" w:rsidRPr="0069450D" w:rsidRDefault="00A27999" w:rsidP="00A2799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2A62C77B" w14:textId="77777777" w:rsidR="00A27999" w:rsidRDefault="00A27999" w:rsidP="00A27999">
    <w:pPr>
      <w:pStyle w:val="Fuzeile"/>
      <w:rPr>
        <w:rFonts w:ascii="Arial" w:hAnsi="Arial" w:cs="Arial"/>
        <w:b/>
        <w:sz w:val="14"/>
        <w:szCs w:val="14"/>
      </w:rPr>
    </w:pPr>
  </w:p>
  <w:p w14:paraId="2A8B9566" w14:textId="77777777" w:rsidR="00B840A8" w:rsidRPr="00A27999" w:rsidRDefault="00B840A8" w:rsidP="00A2799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758C9C" w14:textId="77777777" w:rsidR="001F3349" w:rsidRDefault="001F3349">
      <w:r>
        <w:separator/>
      </w:r>
    </w:p>
  </w:footnote>
  <w:footnote w:type="continuationSeparator" w:id="0">
    <w:p w14:paraId="222B63B3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3BA38D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473A7689" wp14:editId="28E23545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FA65A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680DA249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6E17B152" w14:textId="77777777" w:rsidR="00FA5F78" w:rsidRDefault="00FA5F78" w:rsidP="00645214">
    <w:pPr>
      <w:rPr>
        <w:b/>
        <w:sz w:val="30"/>
        <w:szCs w:val="30"/>
      </w:rPr>
    </w:pPr>
  </w:p>
  <w:p w14:paraId="1DFA78B9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781281">
    <w:abstractNumId w:val="9"/>
  </w:num>
  <w:num w:numId="2" w16cid:durableId="722676687">
    <w:abstractNumId w:val="7"/>
  </w:num>
  <w:num w:numId="3" w16cid:durableId="276521508">
    <w:abstractNumId w:val="6"/>
  </w:num>
  <w:num w:numId="4" w16cid:durableId="938759875">
    <w:abstractNumId w:val="5"/>
  </w:num>
  <w:num w:numId="5" w16cid:durableId="2083258448">
    <w:abstractNumId w:val="4"/>
  </w:num>
  <w:num w:numId="6" w16cid:durableId="1667426">
    <w:abstractNumId w:val="8"/>
  </w:num>
  <w:num w:numId="7" w16cid:durableId="1910571546">
    <w:abstractNumId w:val="3"/>
  </w:num>
  <w:num w:numId="8" w16cid:durableId="1526209449">
    <w:abstractNumId w:val="2"/>
  </w:num>
  <w:num w:numId="9" w16cid:durableId="812143704">
    <w:abstractNumId w:val="1"/>
  </w:num>
  <w:num w:numId="10" w16cid:durableId="1261259571">
    <w:abstractNumId w:val="0"/>
  </w:num>
  <w:num w:numId="11" w16cid:durableId="39154318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352D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27999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87C20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120CE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3B3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4A09CC63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01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124</Words>
  <Characters>869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5</cp:revision>
  <cp:lastPrinted>2020-01-17T07:13:00Z</cp:lastPrinted>
  <dcterms:created xsi:type="dcterms:W3CDTF">2020-01-21T09:25:00Z</dcterms:created>
  <dcterms:modified xsi:type="dcterms:W3CDTF">2025-01-23T08:21:00Z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