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A17571" w14:textId="77777777" w:rsidR="0069450D" w:rsidRDefault="0069450D" w:rsidP="001A3E55">
      <w:pPr>
        <w:rPr>
          <w:rFonts w:ascii="Arial" w:hAnsi="Arial" w:cs="Arial"/>
          <w:b/>
          <w:sz w:val="20"/>
          <w:szCs w:val="20"/>
          <w:u w:val="single"/>
        </w:rPr>
      </w:pPr>
    </w:p>
    <w:p w14:paraId="63231656" w14:textId="77777777" w:rsidR="00A167EC" w:rsidRDefault="00A167EC" w:rsidP="00A167EC">
      <w:pPr>
        <w:rPr>
          <w:rFonts w:ascii="Arial" w:hAnsi="Arial" w:cs="Arial"/>
          <w:b/>
          <w:sz w:val="20"/>
          <w:szCs w:val="20"/>
          <w:u w:val="single"/>
        </w:rPr>
      </w:pPr>
      <w:r>
        <w:rPr>
          <w:rFonts w:ascii="Arial" w:hAnsi="Arial" w:cs="Arial"/>
          <w:b/>
          <w:sz w:val="20"/>
          <w:szCs w:val="20"/>
          <w:u w:val="single"/>
        </w:rPr>
        <w:t>WMF 9000 S+ – Dynamic Milk – Vollautomat für Kaffeespezialitäten mit integriertem Milchmischer. Ausgerüstet mit vier Kaffeemühlen. Heißwasserausgabe. Festwasser- und Ablaufanschluss.</w:t>
      </w:r>
    </w:p>
    <w:p w14:paraId="541CDA7A" w14:textId="77777777" w:rsidR="00A167EC" w:rsidRDefault="00A167EC" w:rsidP="00A167EC">
      <w:pPr>
        <w:rPr>
          <w:rFonts w:ascii="Arial" w:hAnsi="Arial" w:cs="Arial"/>
          <w:sz w:val="20"/>
          <w:szCs w:val="20"/>
        </w:rPr>
      </w:pPr>
    </w:p>
    <w:p w14:paraId="71F6501C" w14:textId="77777777" w:rsidR="00A167EC" w:rsidRDefault="00A167EC" w:rsidP="00A167EC">
      <w:pPr>
        <w:rPr>
          <w:rFonts w:ascii="Arial" w:hAnsi="Arial" w:cs="Arial"/>
          <w:sz w:val="20"/>
          <w:szCs w:val="20"/>
        </w:rPr>
      </w:pPr>
    </w:p>
    <w:p w14:paraId="116C418E" w14:textId="77777777" w:rsidR="00A167EC" w:rsidRDefault="00A167EC" w:rsidP="00A167EC">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350 Tassen </w:t>
      </w:r>
    </w:p>
    <w:p w14:paraId="011B8FF9" w14:textId="77777777" w:rsidR="00A167EC" w:rsidRDefault="00A167EC" w:rsidP="00A167EC">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28 Liter/ Stunde </w:t>
      </w:r>
    </w:p>
    <w:p w14:paraId="196EFD74" w14:textId="77777777" w:rsidR="00A167EC" w:rsidRDefault="00A167EC" w:rsidP="00A167EC">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6 - 7 kW</w:t>
      </w:r>
    </w:p>
    <w:p w14:paraId="51FE153F" w14:textId="77777777" w:rsidR="00A167EC" w:rsidRDefault="00A167EC" w:rsidP="00A167EC">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380 - 415V 50/60Hz 3/N/PE</w:t>
      </w:r>
    </w:p>
    <w:p w14:paraId="1B81E985" w14:textId="77777777" w:rsidR="00A167EC" w:rsidRDefault="00A167EC" w:rsidP="00A167EC">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67 kg</w:t>
      </w:r>
    </w:p>
    <w:p w14:paraId="61E84405" w14:textId="77777777" w:rsidR="00A167EC" w:rsidRDefault="00A167EC" w:rsidP="00A167EC">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390 mm</w:t>
      </w:r>
    </w:p>
    <w:p w14:paraId="26865034" w14:textId="77777777" w:rsidR="00A167EC" w:rsidRDefault="00A167EC" w:rsidP="00A167EC">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744 mm</w:t>
      </w:r>
    </w:p>
    <w:p w14:paraId="09BFB34F" w14:textId="77777777" w:rsidR="00A167EC" w:rsidRDefault="00A167EC" w:rsidP="00A167EC">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598 mm</w:t>
      </w:r>
    </w:p>
    <w:p w14:paraId="1A4E9E11" w14:textId="77777777" w:rsidR="00A167EC" w:rsidRDefault="00A167EC" w:rsidP="00A167EC">
      <w:pPr>
        <w:rPr>
          <w:rFonts w:ascii="Arial" w:hAnsi="Arial" w:cs="Arial"/>
          <w:sz w:val="20"/>
          <w:szCs w:val="20"/>
        </w:rPr>
      </w:pPr>
    </w:p>
    <w:p w14:paraId="5512A6C6" w14:textId="77777777" w:rsidR="00A167EC" w:rsidRDefault="00A167EC" w:rsidP="00A167EC">
      <w:pPr>
        <w:rPr>
          <w:rFonts w:ascii="Arial" w:hAnsi="Arial" w:cs="Arial"/>
          <w:sz w:val="20"/>
          <w:szCs w:val="20"/>
        </w:rPr>
      </w:pPr>
    </w:p>
    <w:p w14:paraId="4794E766" w14:textId="77777777" w:rsidR="00A167EC" w:rsidRDefault="00A167EC" w:rsidP="00A167EC">
      <w:pPr>
        <w:rPr>
          <w:rFonts w:ascii="Arial" w:hAnsi="Arial" w:cs="Arial"/>
          <w:b/>
          <w:sz w:val="20"/>
          <w:szCs w:val="20"/>
        </w:rPr>
      </w:pPr>
      <w:r>
        <w:rPr>
          <w:rFonts w:ascii="Arial" w:hAnsi="Arial" w:cs="Arial"/>
          <w:b/>
          <w:sz w:val="20"/>
          <w:szCs w:val="20"/>
        </w:rPr>
        <w:t>Leistungsbeschreibung</w:t>
      </w:r>
    </w:p>
    <w:p w14:paraId="367E1C5B" w14:textId="77777777" w:rsidR="00A167EC" w:rsidRDefault="00A167EC" w:rsidP="00A167EC">
      <w:pPr>
        <w:rPr>
          <w:rFonts w:ascii="Arial" w:hAnsi="Arial" w:cs="Arial"/>
          <w:sz w:val="20"/>
          <w:szCs w:val="20"/>
        </w:rPr>
      </w:pPr>
      <w:r>
        <w:rPr>
          <w:rFonts w:ascii="Arial" w:hAnsi="Arial" w:cs="Arial"/>
          <w:sz w:val="20"/>
          <w:szCs w:val="20"/>
        </w:rPr>
        <w:t>Vollautomat für die Zubereitung von Kaffeespezialitäten wie Espresso, Café Crème, Cappuccino oder  Latte Macchiato sowie einer separaten Heißwasserausgabe.</w:t>
      </w:r>
    </w:p>
    <w:p w14:paraId="1F12A2E8" w14:textId="77777777" w:rsidR="00A167EC" w:rsidRDefault="00A167EC" w:rsidP="00A167EC">
      <w:pPr>
        <w:rPr>
          <w:rFonts w:ascii="Arial" w:hAnsi="Arial" w:cs="Arial"/>
          <w:sz w:val="20"/>
          <w:szCs w:val="20"/>
        </w:rPr>
      </w:pPr>
      <w:r>
        <w:rPr>
          <w:rFonts w:ascii="Arial" w:hAnsi="Arial" w:cs="Arial"/>
          <w:sz w:val="20"/>
          <w:szCs w:val="20"/>
        </w:rPr>
        <w:t xml:space="preserve">Die Maschine ist ausgerüstet mit zwei großen (Kapazität je 1,2 kg) und zwei kleinen Bohnenbehältern (Kapazität je 0,7 kg). Somit können vier verschiedene Kaffeesorten getrennt voneinander vorgehalten werden. In die Präzisionsmühlen sind hochwertige gehärtete Mahlscheiben aus Werkzeugstahl eingebaut. </w:t>
      </w:r>
    </w:p>
    <w:p w14:paraId="29005B93" w14:textId="77777777" w:rsidR="00A167EC" w:rsidRDefault="00A167EC" w:rsidP="00A167EC">
      <w:pPr>
        <w:rPr>
          <w:rFonts w:ascii="Arial" w:hAnsi="Arial" w:cs="Arial"/>
          <w:sz w:val="20"/>
          <w:szCs w:val="20"/>
        </w:rPr>
      </w:pPr>
      <w:r>
        <w:rPr>
          <w:rFonts w:ascii="Arial" w:hAnsi="Arial" w:cs="Arial"/>
          <w:sz w:val="20"/>
          <w:szCs w:val="20"/>
        </w:rPr>
        <w:t xml:space="preserve">Der Milchzulauf kann wahlweise von links oder rechts, oder in Verbindung mit einem Unterstell- oder Unterthekenkühler auch von unten realisiert werden. </w:t>
      </w:r>
    </w:p>
    <w:p w14:paraId="0DC5E036" w14:textId="77777777" w:rsidR="00A167EC" w:rsidRDefault="00A167EC" w:rsidP="00A167EC">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Portionen in einem Brühvorgang zubereitet werden können. Nach Abschluss des Brühvorgangs wird der trockene Kaffeesatz in der integrierten Satzschublade gesammelt.</w:t>
      </w:r>
    </w:p>
    <w:p w14:paraId="7B3727DE" w14:textId="77777777" w:rsidR="00A167EC" w:rsidRDefault="00A167EC" w:rsidP="00A167EC">
      <w:pPr>
        <w:rPr>
          <w:rFonts w:ascii="Arial" w:hAnsi="Arial" w:cs="Arial"/>
          <w:sz w:val="20"/>
          <w:szCs w:val="20"/>
        </w:rPr>
      </w:pPr>
      <w:r>
        <w:rPr>
          <w:rFonts w:ascii="Arial" w:hAnsi="Arial" w:cs="Arial"/>
          <w:sz w:val="20"/>
          <w:szCs w:val="20"/>
        </w:rPr>
        <w:t>Pro Getränk kann individuell die ideale Brühtemperatur eingestellt werden. Auch die Kaffeemehlmenge sowie der Mahlgrad sind individuell einstellbar. 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0E016EF4" w14:textId="77777777" w:rsidR="00A167EC" w:rsidRDefault="00A167EC" w:rsidP="00A167EC">
      <w:pPr>
        <w:rPr>
          <w:rFonts w:ascii="Arial" w:hAnsi="Arial" w:cs="Arial"/>
          <w:sz w:val="20"/>
          <w:szCs w:val="20"/>
        </w:rPr>
      </w:pPr>
      <w:r>
        <w:rPr>
          <w:rFonts w:ascii="Arial" w:hAnsi="Arial" w:cs="Arial"/>
          <w:sz w:val="20"/>
          <w:szCs w:val="20"/>
        </w:rPr>
        <w:t>Die Maschine stellt je nach Wunsch Getränke mit heißer oder kalter Milch sowie mit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gezogen wird. Im Hinblick auf die Milch selbst wird pasteurisierte und homogenisierte Milch empfohlen.</w:t>
      </w:r>
    </w:p>
    <w:p w14:paraId="680A517E" w14:textId="77777777" w:rsidR="00327959" w:rsidRDefault="00A167EC" w:rsidP="00A167EC">
      <w:pPr>
        <w:rPr>
          <w:rFonts w:ascii="Arial" w:hAnsi="Arial" w:cs="Arial"/>
          <w:sz w:val="20"/>
          <w:szCs w:val="20"/>
        </w:rPr>
      </w:pPr>
      <w:r>
        <w:rPr>
          <w:rFonts w:ascii="Arial" w:hAnsi="Arial" w:cs="Arial"/>
          <w:sz w:val="20"/>
          <w:szCs w:val="20"/>
        </w:rPr>
        <w:t xml:space="preserve">Aufgrund der besonderen Verarbeitung der Milch während der Zubereitung garantiert das Verfahren darüber hinaus den Erhalt des einzigartigen Milchgeschmacks. </w:t>
      </w:r>
    </w:p>
    <w:p w14:paraId="6EE53A38" w14:textId="77777777" w:rsidR="00327959" w:rsidRDefault="00327959">
      <w:pPr>
        <w:spacing w:line="240" w:lineRule="auto"/>
        <w:rPr>
          <w:rFonts w:ascii="Arial" w:hAnsi="Arial" w:cs="Arial"/>
          <w:sz w:val="20"/>
          <w:szCs w:val="20"/>
        </w:rPr>
      </w:pPr>
      <w:r>
        <w:rPr>
          <w:rFonts w:ascii="Arial" w:hAnsi="Arial" w:cs="Arial"/>
          <w:sz w:val="20"/>
          <w:szCs w:val="20"/>
        </w:rPr>
        <w:br w:type="page"/>
      </w:r>
    </w:p>
    <w:p w14:paraId="6AF76250" w14:textId="77777777" w:rsidR="00A167EC" w:rsidRDefault="00A167EC" w:rsidP="00A167EC">
      <w:pPr>
        <w:rPr>
          <w:rFonts w:ascii="Arial" w:hAnsi="Arial" w:cs="Arial"/>
          <w:sz w:val="20"/>
          <w:szCs w:val="20"/>
        </w:rPr>
      </w:pPr>
    </w:p>
    <w:p w14:paraId="2F838D87" w14:textId="77777777" w:rsidR="00A167EC" w:rsidRDefault="00A167EC" w:rsidP="00A167EC">
      <w:pPr>
        <w:rPr>
          <w:rFonts w:ascii="Arial" w:hAnsi="Arial" w:cs="Arial"/>
          <w:sz w:val="20"/>
          <w:szCs w:val="20"/>
        </w:rPr>
      </w:pPr>
      <w:r>
        <w:rPr>
          <w:rFonts w:ascii="Arial" w:hAnsi="Arial" w:cs="Arial"/>
          <w:sz w:val="20"/>
          <w:szCs w:val="20"/>
        </w:rPr>
        <w:t xml:space="preserve">Die Strecke der Milch vom Kühler zur Maschine (Milchschlauchlänge) kann bis zu 2 Meter betragen.  </w:t>
      </w:r>
    </w:p>
    <w:p w14:paraId="64D92E43" w14:textId="77777777" w:rsidR="00A167EC" w:rsidRDefault="00A167EC" w:rsidP="00A167EC">
      <w:pPr>
        <w:rPr>
          <w:rFonts w:ascii="Arial" w:hAnsi="Arial" w:cs="Arial"/>
          <w:sz w:val="20"/>
          <w:szCs w:val="20"/>
        </w:rPr>
      </w:pPr>
      <w:r>
        <w:rPr>
          <w:rFonts w:ascii="Arial" w:hAnsi="Arial" w:cs="Arial"/>
          <w:sz w:val="20"/>
          <w:szCs w:val="20"/>
        </w:rPr>
        <w:t xml:space="preserve">Der Tassentisch der WMF 9000 S+ ist automatisch höhenverstellbar, der Getränkeauslauf mittig installiert. Das ermöglicht eine Unterstellhöhe von bis zu 194 mm, für Heißwasser bis zu 156 mm (ohne Rohr bis zu 216 mm). Durch die </w:t>
      </w:r>
      <w:proofErr w:type="spellStart"/>
      <w:r>
        <w:rPr>
          <w:rFonts w:ascii="Arial" w:hAnsi="Arial" w:cs="Arial"/>
          <w:sz w:val="20"/>
          <w:szCs w:val="20"/>
        </w:rPr>
        <w:t>SteamJet</w:t>
      </w:r>
      <w:proofErr w:type="spellEnd"/>
      <w:r>
        <w:rPr>
          <w:rFonts w:ascii="Arial" w:hAnsi="Arial" w:cs="Arial"/>
          <w:sz w:val="20"/>
          <w:szCs w:val="20"/>
        </w:rPr>
        <w:t xml:space="preserve"> Funktion können Tassen mittels Dampf schnell vorgewärmt werden.</w:t>
      </w:r>
    </w:p>
    <w:p w14:paraId="7AD09F58" w14:textId="77777777" w:rsidR="00A167EC" w:rsidRDefault="00A167EC" w:rsidP="00A167EC">
      <w:pPr>
        <w:rPr>
          <w:rFonts w:ascii="Arial" w:hAnsi="Arial" w:cs="Arial"/>
          <w:sz w:val="20"/>
          <w:szCs w:val="20"/>
        </w:rPr>
      </w:pPr>
      <w:r>
        <w:rPr>
          <w:rFonts w:ascii="Arial" w:hAnsi="Arial" w:cs="Arial"/>
          <w:sz w:val="20"/>
          <w:szCs w:val="20"/>
        </w:rPr>
        <w:t xml:space="preserve">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 </w:t>
      </w:r>
    </w:p>
    <w:p w14:paraId="307DFF76" w14:textId="77777777" w:rsidR="00A167EC" w:rsidRDefault="00A167EC" w:rsidP="00A167EC">
      <w:pPr>
        <w:rPr>
          <w:rFonts w:ascii="Arial" w:hAnsi="Arial" w:cs="Arial"/>
          <w:sz w:val="20"/>
          <w:szCs w:val="20"/>
        </w:rPr>
      </w:pPr>
      <w:r>
        <w:rPr>
          <w:rFonts w:ascii="Arial" w:hAnsi="Arial" w:cs="Arial"/>
          <w:sz w:val="20"/>
          <w:szCs w:val="20"/>
        </w:rPr>
        <w:t xml:space="preserve">Das Tastenfeld für die Getränkeausgabe wird ebenfalls auf dem Display abgebildet: Auf bis zu sechs möglichen Ebenen stehen hier bis zu acht Getränketasten zur Verfügung. Diese Tasten können individuell belegt werden.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14:paraId="6CBE1B85" w14:textId="77777777" w:rsidR="00A167EC" w:rsidRDefault="00A167EC" w:rsidP="00A167EC">
      <w:pPr>
        <w:rPr>
          <w:rFonts w:ascii="Arial" w:hAnsi="Arial" w:cs="Arial"/>
          <w:sz w:val="20"/>
          <w:szCs w:val="20"/>
        </w:rPr>
      </w:pPr>
      <w:r>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14:paraId="5432AC5C" w14:textId="77777777" w:rsidR="00A167EC" w:rsidRDefault="00A167EC" w:rsidP="00A167EC">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370B26C1" w14:textId="77777777" w:rsidR="00A167EC" w:rsidRDefault="00A167EC" w:rsidP="00A167EC">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41DA9214" w14:textId="77777777" w:rsidR="00A167EC" w:rsidRDefault="00A167EC" w:rsidP="00A167EC">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14:paraId="7922EC8B" w14:textId="77777777" w:rsidR="00A167EC" w:rsidRDefault="00A167EC" w:rsidP="00A167EC">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14:paraId="4BD9842F" w14:textId="77777777" w:rsidR="00A167EC" w:rsidRDefault="00A167EC" w:rsidP="00A167EC">
      <w:pPr>
        <w:rPr>
          <w:rFonts w:ascii="Arial" w:hAnsi="Arial" w:cs="Arial"/>
          <w:sz w:val="20"/>
          <w:szCs w:val="20"/>
        </w:rPr>
      </w:pPr>
      <w:r>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14:paraId="72B0EA4B" w14:textId="77777777" w:rsidR="00A167EC" w:rsidRDefault="00A167EC" w:rsidP="00A167EC">
      <w:pPr>
        <w:rPr>
          <w:rFonts w:ascii="Arial" w:hAnsi="Arial" w:cs="Arial"/>
          <w:sz w:val="20"/>
          <w:szCs w:val="20"/>
        </w:rPr>
      </w:pPr>
      <w:r>
        <w:rPr>
          <w:rFonts w:ascii="Arial" w:hAnsi="Arial" w:cs="Arial"/>
          <w:sz w:val="20"/>
          <w:szCs w:val="20"/>
        </w:rPr>
        <w:t>Über eine Timerfunktion lässt sich die Maschine ein- und ausschalten. Ebenso kann über diese Funktion das Tastenlayout geändert (z.B. von Bedienung auf Selbstbedienung) und der Eco-Mode aktiviert werden.</w:t>
      </w:r>
    </w:p>
    <w:p w14:paraId="08193CAE" w14:textId="77777777" w:rsidR="00A167EC" w:rsidRDefault="00A167EC" w:rsidP="00A167EC">
      <w:pPr>
        <w:rPr>
          <w:rFonts w:ascii="Arial" w:hAnsi="Arial" w:cs="Arial"/>
          <w:b/>
          <w:sz w:val="20"/>
          <w:szCs w:val="20"/>
        </w:rPr>
      </w:pPr>
    </w:p>
    <w:p w14:paraId="4B399562" w14:textId="77777777" w:rsidR="00A167EC" w:rsidRDefault="00A167EC" w:rsidP="00A167EC">
      <w:pPr>
        <w:rPr>
          <w:rFonts w:ascii="Arial" w:hAnsi="Arial" w:cs="Arial"/>
          <w:b/>
          <w:sz w:val="20"/>
          <w:szCs w:val="20"/>
        </w:rPr>
      </w:pPr>
    </w:p>
    <w:p w14:paraId="7B24B6F3" w14:textId="77777777" w:rsidR="00A167EC" w:rsidRDefault="00A167EC" w:rsidP="00A167EC">
      <w:pPr>
        <w:rPr>
          <w:rFonts w:ascii="Arial" w:hAnsi="Arial" w:cs="Arial"/>
          <w:b/>
          <w:sz w:val="20"/>
          <w:szCs w:val="20"/>
        </w:rPr>
      </w:pPr>
      <w:r>
        <w:rPr>
          <w:rFonts w:ascii="Arial" w:hAnsi="Arial" w:cs="Arial"/>
          <w:b/>
          <w:sz w:val="20"/>
          <w:szCs w:val="20"/>
        </w:rPr>
        <w:t>Installation</w:t>
      </w:r>
    </w:p>
    <w:p w14:paraId="4A8B8D20" w14:textId="77777777" w:rsidR="00A167EC" w:rsidRDefault="00A167EC" w:rsidP="00A167EC">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66B1E069" w14:textId="77777777" w:rsidR="00A167EC" w:rsidRDefault="00A167EC" w:rsidP="00A167EC">
      <w:pPr>
        <w:rPr>
          <w:rFonts w:ascii="Arial" w:hAnsi="Arial" w:cs="Arial"/>
          <w:sz w:val="20"/>
          <w:szCs w:val="20"/>
        </w:rPr>
      </w:pPr>
    </w:p>
    <w:p w14:paraId="50FB098A" w14:textId="77777777" w:rsidR="00A167EC" w:rsidRDefault="00A167EC" w:rsidP="00A167EC">
      <w:pPr>
        <w:rPr>
          <w:rFonts w:ascii="Arial" w:hAnsi="Arial" w:cs="Arial"/>
          <w:sz w:val="20"/>
          <w:szCs w:val="20"/>
        </w:rPr>
      </w:pPr>
    </w:p>
    <w:p w14:paraId="49A9D477" w14:textId="77777777" w:rsidR="00A167EC" w:rsidRDefault="00A167EC" w:rsidP="00A167EC">
      <w:pPr>
        <w:rPr>
          <w:rFonts w:ascii="Arial" w:hAnsi="Arial" w:cs="Arial"/>
          <w:b/>
          <w:sz w:val="16"/>
          <w:szCs w:val="16"/>
          <w:lang w:val="en-US"/>
        </w:rPr>
      </w:pPr>
      <w:r w:rsidRPr="00D44190">
        <w:rPr>
          <w:rFonts w:ascii="Arial" w:hAnsi="Arial" w:cs="Arial"/>
          <w:b/>
          <w:sz w:val="16"/>
          <w:szCs w:val="16"/>
        </w:rPr>
        <w:t xml:space="preserve">WMF GmbH Art. Nr.  </w:t>
      </w:r>
      <w:r>
        <w:rPr>
          <w:rFonts w:ascii="Arial" w:hAnsi="Arial" w:cs="Arial"/>
          <w:b/>
          <w:sz w:val="16"/>
          <w:szCs w:val="16"/>
          <w:lang w:val="en-US"/>
        </w:rPr>
        <w:t>03 8810 0011</w:t>
      </w:r>
    </w:p>
    <w:p w14:paraId="1348B133" w14:textId="77777777" w:rsidR="00A167EC" w:rsidRDefault="00A167EC" w:rsidP="00A167EC">
      <w:pPr>
        <w:rPr>
          <w:rFonts w:ascii="Arial" w:hAnsi="Arial" w:cs="Arial"/>
          <w:sz w:val="20"/>
          <w:szCs w:val="20"/>
        </w:rPr>
      </w:pPr>
    </w:p>
    <w:p w14:paraId="66C2AE71" w14:textId="77777777" w:rsidR="00A167EC" w:rsidRDefault="00A167EC" w:rsidP="00A167EC">
      <w:pPr>
        <w:rPr>
          <w:rFonts w:ascii="Arial" w:hAnsi="Arial" w:cs="Arial"/>
          <w:b/>
          <w:sz w:val="20"/>
          <w:szCs w:val="20"/>
        </w:rPr>
      </w:pPr>
    </w:p>
    <w:p w14:paraId="55AB18BD" w14:textId="77777777" w:rsidR="009F1ED6" w:rsidRPr="009F1ED6" w:rsidRDefault="009F1ED6" w:rsidP="00A167EC">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A188CD" w14:textId="77777777" w:rsidR="008D30FF" w:rsidRDefault="008D30FF">
      <w:r>
        <w:separator/>
      </w:r>
    </w:p>
  </w:endnote>
  <w:endnote w:type="continuationSeparator" w:id="0">
    <w:p w14:paraId="43C25C86"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307545C7-033F-4F88-A5A1-309D93A9C00B}"/>
    <w:embedBold r:id="rId2" w:fontKey="{99C0FDC1-7649-4811-891D-4936799E8CE7}"/>
    <w:embedItalic r:id="rId3" w:fontKey="{972DC402-1A2A-4DB8-9664-3FFDB5ABF885}"/>
    <w:embedBoldItalic r:id="rId4" w:fontKey="{139E4E05-B204-4F56-B80A-5A40D6F464D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127E715C-B569-4A2F-920C-44BA446B21E1}"/>
  </w:font>
  <w:font w:name="Cambria">
    <w:panose1 w:val="02040503050406030204"/>
    <w:charset w:val="00"/>
    <w:family w:val="roman"/>
    <w:pitch w:val="variable"/>
    <w:sig w:usb0="E00006FF" w:usb1="420024FF" w:usb2="02000000" w:usb3="00000000" w:csb0="0000019F" w:csb1="00000000"/>
    <w:embedRegular r:id="rId6" w:fontKey="{B8CF86EE-FF26-4178-81D4-C35E2381B0D3}"/>
  </w:font>
  <w:font w:name="Calibri">
    <w:panose1 w:val="020F0502020204030204"/>
    <w:charset w:val="00"/>
    <w:family w:val="swiss"/>
    <w:pitch w:val="variable"/>
    <w:sig w:usb0="E4002EFF" w:usb1="C000247B" w:usb2="00000009" w:usb3="00000000" w:csb0="000001FF" w:csb1="00000000"/>
    <w:embedRegular r:id="rId7" w:fontKey="{72ED98FE-7E1E-4BFC-A270-1B0ADD23212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2973D" w14:textId="77777777" w:rsidR="00430554" w:rsidRDefault="00430554" w:rsidP="00430554">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787FEF4" wp14:editId="374CCB74">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182601E0" wp14:editId="0522B4F6">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1F84F8E4" w14:textId="4E18C929" w:rsidR="00430554" w:rsidRPr="00B840A8" w:rsidRDefault="00D44190" w:rsidP="00430554">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430554">
                            <w:rPr>
                              <w:rFonts w:ascii="Arial" w:hAnsi="Arial" w:cs="Arial"/>
                              <w:sz w:val="14"/>
                              <w:szCs w:val="14"/>
                            </w:rPr>
                            <w:t xml:space="preserve"> </w:t>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Pr>
                              <w:rFonts w:ascii="Arial" w:hAnsi="Arial" w:cs="Arial"/>
                              <w:sz w:val="14"/>
                              <w:szCs w:val="14"/>
                            </w:rPr>
                            <w:tab/>
                          </w:r>
                          <w:r>
                            <w:rPr>
                              <w:rFonts w:ascii="Arial" w:hAnsi="Arial" w:cs="Arial"/>
                              <w:sz w:val="14"/>
                              <w:szCs w:val="14"/>
                            </w:rPr>
                            <w:tab/>
                          </w:r>
                          <w:r w:rsidR="00430554" w:rsidRPr="007F6461">
                            <w:rPr>
                              <w:rFonts w:ascii="Arial" w:hAnsi="Arial" w:cs="Arial"/>
                              <w:sz w:val="14"/>
                              <w:szCs w:val="14"/>
                            </w:rPr>
                            <w:t xml:space="preserve">S. </w:t>
                          </w:r>
                          <w:r w:rsidR="00430554" w:rsidRPr="007F6461">
                            <w:rPr>
                              <w:rFonts w:ascii="Arial" w:hAnsi="Arial" w:cs="Arial"/>
                              <w:b/>
                              <w:sz w:val="14"/>
                              <w:szCs w:val="14"/>
                            </w:rPr>
                            <w:fldChar w:fldCharType="begin"/>
                          </w:r>
                          <w:r w:rsidR="00430554" w:rsidRPr="007F6461">
                            <w:rPr>
                              <w:rFonts w:ascii="Arial" w:hAnsi="Arial" w:cs="Arial"/>
                              <w:b/>
                              <w:sz w:val="14"/>
                              <w:szCs w:val="14"/>
                            </w:rPr>
                            <w:instrText>PAGE</w:instrText>
                          </w:r>
                          <w:r w:rsidR="00430554" w:rsidRPr="007F6461">
                            <w:rPr>
                              <w:rFonts w:ascii="Arial" w:hAnsi="Arial" w:cs="Arial"/>
                              <w:b/>
                              <w:sz w:val="14"/>
                              <w:szCs w:val="14"/>
                            </w:rPr>
                            <w:fldChar w:fldCharType="separate"/>
                          </w:r>
                          <w:r w:rsidR="00BA4A3B">
                            <w:rPr>
                              <w:rFonts w:ascii="Arial" w:hAnsi="Arial" w:cs="Arial"/>
                              <w:b/>
                              <w:noProof/>
                              <w:sz w:val="14"/>
                              <w:szCs w:val="14"/>
                            </w:rPr>
                            <w:t>1</w:t>
                          </w:r>
                          <w:r w:rsidR="00430554" w:rsidRPr="007F6461">
                            <w:rPr>
                              <w:rFonts w:ascii="Arial" w:hAnsi="Arial" w:cs="Arial"/>
                              <w:b/>
                              <w:sz w:val="14"/>
                              <w:szCs w:val="14"/>
                            </w:rPr>
                            <w:fldChar w:fldCharType="end"/>
                          </w:r>
                          <w:r w:rsidR="00430554" w:rsidRPr="007F6461">
                            <w:rPr>
                              <w:rFonts w:ascii="Arial" w:hAnsi="Arial" w:cs="Arial"/>
                              <w:sz w:val="14"/>
                              <w:szCs w:val="14"/>
                            </w:rPr>
                            <w:t xml:space="preserve"> / </w:t>
                          </w:r>
                          <w:r w:rsidR="00430554" w:rsidRPr="007F6461">
                            <w:rPr>
                              <w:rFonts w:ascii="Arial" w:hAnsi="Arial" w:cs="Arial"/>
                              <w:b/>
                              <w:sz w:val="14"/>
                              <w:szCs w:val="14"/>
                            </w:rPr>
                            <w:fldChar w:fldCharType="begin"/>
                          </w:r>
                          <w:r w:rsidR="00430554" w:rsidRPr="007F6461">
                            <w:rPr>
                              <w:rFonts w:ascii="Arial" w:hAnsi="Arial" w:cs="Arial"/>
                              <w:b/>
                              <w:sz w:val="14"/>
                              <w:szCs w:val="14"/>
                            </w:rPr>
                            <w:instrText>NUMPAGES</w:instrText>
                          </w:r>
                          <w:r w:rsidR="00430554" w:rsidRPr="007F6461">
                            <w:rPr>
                              <w:rFonts w:ascii="Arial" w:hAnsi="Arial" w:cs="Arial"/>
                              <w:b/>
                              <w:sz w:val="14"/>
                              <w:szCs w:val="14"/>
                            </w:rPr>
                            <w:fldChar w:fldCharType="separate"/>
                          </w:r>
                          <w:r w:rsidR="00BA4A3B">
                            <w:rPr>
                              <w:rFonts w:ascii="Arial" w:hAnsi="Arial" w:cs="Arial"/>
                              <w:b/>
                              <w:noProof/>
                              <w:sz w:val="14"/>
                              <w:szCs w:val="14"/>
                            </w:rPr>
                            <w:t>2</w:t>
                          </w:r>
                          <w:r w:rsidR="00430554" w:rsidRPr="007F6461">
                            <w:rPr>
                              <w:rFonts w:ascii="Arial" w:hAnsi="Arial" w:cs="Arial"/>
                              <w:b/>
                              <w:sz w:val="14"/>
                              <w:szCs w:val="14"/>
                            </w:rPr>
                            <w:fldChar w:fldCharType="end"/>
                          </w:r>
                        </w:p>
                        <w:p w14:paraId="4B4D0D28" w14:textId="77777777" w:rsidR="00430554" w:rsidRPr="006A2F4C" w:rsidRDefault="00430554" w:rsidP="00430554">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5FE9890" w14:textId="77777777" w:rsidR="00430554" w:rsidRPr="0069450D" w:rsidRDefault="00430554" w:rsidP="00430554">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182601E0"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1F84F8E4" w14:textId="4E18C929" w:rsidR="00430554" w:rsidRPr="00B840A8" w:rsidRDefault="00D44190" w:rsidP="00430554">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430554">
                      <w:rPr>
                        <w:rFonts w:ascii="Arial" w:hAnsi="Arial" w:cs="Arial"/>
                        <w:sz w:val="14"/>
                        <w:szCs w:val="14"/>
                      </w:rPr>
                      <w:t xml:space="preserve"> </w:t>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Pr>
                        <w:rFonts w:ascii="Arial" w:hAnsi="Arial" w:cs="Arial"/>
                        <w:sz w:val="14"/>
                        <w:szCs w:val="14"/>
                      </w:rPr>
                      <w:tab/>
                    </w:r>
                    <w:r>
                      <w:rPr>
                        <w:rFonts w:ascii="Arial" w:hAnsi="Arial" w:cs="Arial"/>
                        <w:sz w:val="14"/>
                        <w:szCs w:val="14"/>
                      </w:rPr>
                      <w:tab/>
                    </w:r>
                    <w:r w:rsidR="00430554" w:rsidRPr="007F6461">
                      <w:rPr>
                        <w:rFonts w:ascii="Arial" w:hAnsi="Arial" w:cs="Arial"/>
                        <w:sz w:val="14"/>
                        <w:szCs w:val="14"/>
                      </w:rPr>
                      <w:t xml:space="preserve">S. </w:t>
                    </w:r>
                    <w:r w:rsidR="00430554" w:rsidRPr="007F6461">
                      <w:rPr>
                        <w:rFonts w:ascii="Arial" w:hAnsi="Arial" w:cs="Arial"/>
                        <w:b/>
                        <w:sz w:val="14"/>
                        <w:szCs w:val="14"/>
                      </w:rPr>
                      <w:fldChar w:fldCharType="begin"/>
                    </w:r>
                    <w:r w:rsidR="00430554" w:rsidRPr="007F6461">
                      <w:rPr>
                        <w:rFonts w:ascii="Arial" w:hAnsi="Arial" w:cs="Arial"/>
                        <w:b/>
                        <w:sz w:val="14"/>
                        <w:szCs w:val="14"/>
                      </w:rPr>
                      <w:instrText>PAGE</w:instrText>
                    </w:r>
                    <w:r w:rsidR="00430554" w:rsidRPr="007F6461">
                      <w:rPr>
                        <w:rFonts w:ascii="Arial" w:hAnsi="Arial" w:cs="Arial"/>
                        <w:b/>
                        <w:sz w:val="14"/>
                        <w:szCs w:val="14"/>
                      </w:rPr>
                      <w:fldChar w:fldCharType="separate"/>
                    </w:r>
                    <w:r w:rsidR="00BA4A3B">
                      <w:rPr>
                        <w:rFonts w:ascii="Arial" w:hAnsi="Arial" w:cs="Arial"/>
                        <w:b/>
                        <w:noProof/>
                        <w:sz w:val="14"/>
                        <w:szCs w:val="14"/>
                      </w:rPr>
                      <w:t>1</w:t>
                    </w:r>
                    <w:r w:rsidR="00430554" w:rsidRPr="007F6461">
                      <w:rPr>
                        <w:rFonts w:ascii="Arial" w:hAnsi="Arial" w:cs="Arial"/>
                        <w:b/>
                        <w:sz w:val="14"/>
                        <w:szCs w:val="14"/>
                      </w:rPr>
                      <w:fldChar w:fldCharType="end"/>
                    </w:r>
                    <w:r w:rsidR="00430554" w:rsidRPr="007F6461">
                      <w:rPr>
                        <w:rFonts w:ascii="Arial" w:hAnsi="Arial" w:cs="Arial"/>
                        <w:sz w:val="14"/>
                        <w:szCs w:val="14"/>
                      </w:rPr>
                      <w:t xml:space="preserve"> / </w:t>
                    </w:r>
                    <w:r w:rsidR="00430554" w:rsidRPr="007F6461">
                      <w:rPr>
                        <w:rFonts w:ascii="Arial" w:hAnsi="Arial" w:cs="Arial"/>
                        <w:b/>
                        <w:sz w:val="14"/>
                        <w:szCs w:val="14"/>
                      </w:rPr>
                      <w:fldChar w:fldCharType="begin"/>
                    </w:r>
                    <w:r w:rsidR="00430554" w:rsidRPr="007F6461">
                      <w:rPr>
                        <w:rFonts w:ascii="Arial" w:hAnsi="Arial" w:cs="Arial"/>
                        <w:b/>
                        <w:sz w:val="14"/>
                        <w:szCs w:val="14"/>
                      </w:rPr>
                      <w:instrText>NUMPAGES</w:instrText>
                    </w:r>
                    <w:r w:rsidR="00430554" w:rsidRPr="007F6461">
                      <w:rPr>
                        <w:rFonts w:ascii="Arial" w:hAnsi="Arial" w:cs="Arial"/>
                        <w:b/>
                        <w:sz w:val="14"/>
                        <w:szCs w:val="14"/>
                      </w:rPr>
                      <w:fldChar w:fldCharType="separate"/>
                    </w:r>
                    <w:r w:rsidR="00BA4A3B">
                      <w:rPr>
                        <w:rFonts w:ascii="Arial" w:hAnsi="Arial" w:cs="Arial"/>
                        <w:b/>
                        <w:noProof/>
                        <w:sz w:val="14"/>
                        <w:szCs w:val="14"/>
                      </w:rPr>
                      <w:t>2</w:t>
                    </w:r>
                    <w:r w:rsidR="00430554" w:rsidRPr="007F6461">
                      <w:rPr>
                        <w:rFonts w:ascii="Arial" w:hAnsi="Arial" w:cs="Arial"/>
                        <w:b/>
                        <w:sz w:val="14"/>
                        <w:szCs w:val="14"/>
                      </w:rPr>
                      <w:fldChar w:fldCharType="end"/>
                    </w:r>
                  </w:p>
                  <w:p w14:paraId="4B4D0D28" w14:textId="77777777" w:rsidR="00430554" w:rsidRPr="006A2F4C" w:rsidRDefault="00430554" w:rsidP="00430554">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5FE9890" w14:textId="77777777" w:rsidR="00430554" w:rsidRPr="0069450D" w:rsidRDefault="00430554" w:rsidP="00430554">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1190E5E4" w14:textId="77777777" w:rsidR="00327959" w:rsidRPr="00430554" w:rsidRDefault="00327959" w:rsidP="0043055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E0F5E3" w14:textId="77777777" w:rsidR="008D30FF" w:rsidRDefault="008D30FF">
      <w:r>
        <w:separator/>
      </w:r>
    </w:p>
  </w:footnote>
  <w:footnote w:type="continuationSeparator" w:id="0">
    <w:p w14:paraId="516A6C02"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8C53FC"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5C81D563" wp14:editId="7BE411B3">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15F2F1"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5815C584"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6473B1C" w14:textId="77777777" w:rsidR="00FA5F78" w:rsidRDefault="00FA5F78" w:rsidP="00645214">
    <w:pPr>
      <w:rPr>
        <w:b/>
        <w:sz w:val="30"/>
        <w:szCs w:val="30"/>
      </w:rPr>
    </w:pPr>
  </w:p>
  <w:p w14:paraId="05B37911"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14649039">
    <w:abstractNumId w:val="9"/>
  </w:num>
  <w:num w:numId="2" w16cid:durableId="1897819620">
    <w:abstractNumId w:val="7"/>
  </w:num>
  <w:num w:numId="3" w16cid:durableId="966668649">
    <w:abstractNumId w:val="6"/>
  </w:num>
  <w:num w:numId="4" w16cid:durableId="486559687">
    <w:abstractNumId w:val="5"/>
  </w:num>
  <w:num w:numId="5" w16cid:durableId="1859733865">
    <w:abstractNumId w:val="4"/>
  </w:num>
  <w:num w:numId="6" w16cid:durableId="374082639">
    <w:abstractNumId w:val="8"/>
  </w:num>
  <w:num w:numId="7" w16cid:durableId="2041859378">
    <w:abstractNumId w:val="3"/>
  </w:num>
  <w:num w:numId="8" w16cid:durableId="969090016">
    <w:abstractNumId w:val="2"/>
  </w:num>
  <w:num w:numId="9" w16cid:durableId="660812623">
    <w:abstractNumId w:val="1"/>
  </w:num>
  <w:num w:numId="10" w16cid:durableId="1075010160">
    <w:abstractNumId w:val="0"/>
  </w:num>
  <w:num w:numId="11" w16cid:durableId="161494012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27959"/>
    <w:rsid w:val="003305EF"/>
    <w:rsid w:val="00336330"/>
    <w:rsid w:val="00343141"/>
    <w:rsid w:val="00344D03"/>
    <w:rsid w:val="00375F73"/>
    <w:rsid w:val="00376352"/>
    <w:rsid w:val="003B5B7A"/>
    <w:rsid w:val="003C6EA6"/>
    <w:rsid w:val="003E1C3F"/>
    <w:rsid w:val="003F5F47"/>
    <w:rsid w:val="00420028"/>
    <w:rsid w:val="00430554"/>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167EC"/>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A4A3B"/>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4190"/>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1159D98E"/>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4291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859</Words>
  <Characters>5763</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6</cp:revision>
  <cp:lastPrinted>2020-01-17T07:13:00Z</cp:lastPrinted>
  <dcterms:created xsi:type="dcterms:W3CDTF">2020-01-17T10:50:00Z</dcterms:created>
  <dcterms:modified xsi:type="dcterms:W3CDTF">2025-01-23T07:17:00Z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